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GoBack" w:displacedByCustomXml="next"/>
    <w:bookmarkEnd w:id="0" w:displacedByCustomXml="next"/>
    <w:sdt>
      <w:sdtPr>
        <w:rPr>
          <w:b/>
          <w:sz w:val="56"/>
          <w:szCs w:val="56"/>
        </w:rPr>
        <w:alias w:val="Title"/>
        <w:tag w:val=""/>
        <w:id w:val="-2049671321"/>
        <w:placeholder>
          <w:docPart w:val="B22450F3748241968463CD129DAD5AC3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p w14:paraId="2355C692" w14:textId="77777777" w:rsidR="00E167AD" w:rsidRDefault="00886EE3" w:rsidP="00E40ABD">
          <w:pPr>
            <w:spacing w:before="3000"/>
            <w:jc w:val="right"/>
            <w:rPr>
              <w:b/>
              <w:sz w:val="56"/>
              <w:szCs w:val="56"/>
            </w:rPr>
          </w:pPr>
          <w:r>
            <w:rPr>
              <w:b/>
              <w:sz w:val="56"/>
              <w:szCs w:val="56"/>
            </w:rPr>
            <w:t>Izjava o dvostrukom financiranju sredstvima Unije ili nacionalnim sredstvima</w:t>
          </w:r>
        </w:p>
      </w:sdtContent>
    </w:sdt>
    <w:p w14:paraId="2CAFA5BC" w14:textId="44C91115" w:rsidR="000F4FD1" w:rsidRDefault="00E167AD" w:rsidP="00E167AD">
      <w:pPr>
        <w:tabs>
          <w:tab w:val="left" w:pos="8010"/>
        </w:tabs>
        <w:jc w:val="right"/>
        <w:rPr>
          <w:sz w:val="56"/>
          <w:szCs w:val="56"/>
        </w:rPr>
      </w:pPr>
      <w:r w:rsidRPr="00E167AD">
        <w:rPr>
          <w:b/>
          <w:sz w:val="40"/>
          <w:szCs w:val="40"/>
        </w:rPr>
        <w:t xml:space="preserve">Šifra: </w:t>
      </w:r>
      <w:sdt>
        <w:sdtPr>
          <w:rPr>
            <w:b/>
            <w:sz w:val="40"/>
            <w:szCs w:val="40"/>
          </w:rPr>
          <w:alias w:val="Šifra dokumenta"/>
          <w:tag w:val="_x0160_ifra"/>
          <w:id w:val="-1291430040"/>
          <w:placeholder>
            <w:docPart w:val="72ED397300D94B15AF228E0F13384731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45adb973-3738-4051-9417-704071a43e5d' xmlns:ns4='540d3cdc-f6d1-4bb4-bfa2-c9f3ed0cc534' " w:xpath="/ns0:properties[1]/documentManagement[1]/ns3:Šifra[1]" w:storeItemID="{3E71E1C6-60D6-4417-862E-E761E6D6FE94}"/>
          <w:text/>
        </w:sdtPr>
        <w:sdtEndPr/>
        <w:sdtContent>
          <w:r w:rsidR="006D24DC">
            <w:rPr>
              <w:b/>
              <w:sz w:val="40"/>
              <w:szCs w:val="40"/>
            </w:rPr>
            <w:t>L6_PXK_O19</w:t>
          </w:r>
        </w:sdtContent>
      </w:sdt>
    </w:p>
    <w:p w14:paraId="6975D6D7" w14:textId="77777777" w:rsidR="00E167AD" w:rsidRDefault="000F4FD1" w:rsidP="00907276">
      <w:pPr>
        <w:spacing w:before="1000" w:after="600"/>
        <w:jc w:val="center"/>
        <w:rPr>
          <w:b/>
        </w:rPr>
      </w:pPr>
      <w:r w:rsidRPr="00175D60">
        <w:br w:type="page"/>
      </w:r>
      <w:r w:rsidR="00907276" w:rsidRPr="00907276">
        <w:rPr>
          <w:b/>
        </w:rPr>
        <w:lastRenderedPageBreak/>
        <w:t>IZJAVA O DVOSTRUKOM FINANCIRANJU SREDSTVIMA UNIJE ILI NACIONALNIM SREDSTVIMA</w:t>
      </w:r>
    </w:p>
    <w:tbl>
      <w:tblPr>
        <w:tblStyle w:val="TableGrid"/>
        <w:tblW w:w="8222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4541"/>
      </w:tblGrid>
      <w:tr w:rsidR="00907276" w:rsidRPr="00D40229" w14:paraId="56EC5FE4" w14:textId="77777777" w:rsidTr="0028565C">
        <w:trPr>
          <w:jc w:val="center"/>
        </w:trPr>
        <w:tc>
          <w:tcPr>
            <w:tcW w:w="3681" w:type="dxa"/>
            <w:vAlign w:val="center"/>
          </w:tcPr>
          <w:p w14:paraId="68BFE320" w14:textId="77777777" w:rsidR="00907276" w:rsidRPr="00D40229" w:rsidRDefault="00907276" w:rsidP="0028565C">
            <w:pPr>
              <w:spacing w:after="0"/>
              <w:jc w:val="both"/>
              <w:rPr>
                <w:rFonts w:cstheme="minorHAnsi"/>
                <w:b/>
              </w:rPr>
            </w:pPr>
            <w:r w:rsidRPr="00D40229">
              <w:rPr>
                <w:rFonts w:cstheme="minorHAnsi"/>
                <w:b/>
              </w:rPr>
              <w:t xml:space="preserve">OIB proizvođačke organizacije: </w:t>
            </w:r>
          </w:p>
        </w:tc>
        <w:tc>
          <w:tcPr>
            <w:tcW w:w="4541" w:type="dxa"/>
            <w:vAlign w:val="center"/>
          </w:tcPr>
          <w:p w14:paraId="2479277B" w14:textId="77777777" w:rsidR="00907276" w:rsidRPr="00D40229" w:rsidRDefault="00907276" w:rsidP="0028565C">
            <w:pPr>
              <w:spacing w:after="0"/>
              <w:rPr>
                <w:rFonts w:cstheme="minorHAnsi"/>
              </w:rPr>
            </w:pPr>
            <w:r w:rsidRPr="00D40229">
              <w:rPr>
                <w:rFonts w:cstheme="minorHAnsi"/>
              </w:rPr>
              <w:t>______________________________</w:t>
            </w:r>
          </w:p>
        </w:tc>
      </w:tr>
      <w:tr w:rsidR="00907276" w:rsidRPr="00D40229" w14:paraId="62641817" w14:textId="77777777" w:rsidTr="0028565C">
        <w:trPr>
          <w:jc w:val="center"/>
        </w:trPr>
        <w:tc>
          <w:tcPr>
            <w:tcW w:w="3681" w:type="dxa"/>
            <w:vAlign w:val="center"/>
          </w:tcPr>
          <w:p w14:paraId="45278F3C" w14:textId="77777777" w:rsidR="00907276" w:rsidRPr="00D40229" w:rsidRDefault="00907276" w:rsidP="0028565C">
            <w:pPr>
              <w:spacing w:before="240" w:after="0"/>
              <w:jc w:val="both"/>
              <w:rPr>
                <w:rFonts w:cstheme="minorHAnsi"/>
                <w:b/>
              </w:rPr>
            </w:pPr>
            <w:r w:rsidRPr="00D40229">
              <w:rPr>
                <w:rFonts w:cstheme="minorHAnsi"/>
                <w:b/>
              </w:rPr>
              <w:t xml:space="preserve">Naziv proizvođačke organizacije: </w:t>
            </w:r>
          </w:p>
        </w:tc>
        <w:tc>
          <w:tcPr>
            <w:tcW w:w="4541" w:type="dxa"/>
            <w:vAlign w:val="center"/>
          </w:tcPr>
          <w:p w14:paraId="19AECFBC" w14:textId="77777777" w:rsidR="00907276" w:rsidRPr="00D40229" w:rsidRDefault="00907276" w:rsidP="0028565C">
            <w:pPr>
              <w:spacing w:before="240" w:after="0"/>
              <w:rPr>
                <w:rFonts w:cstheme="minorHAnsi"/>
                <w:b/>
                <w:u w:val="single"/>
              </w:rPr>
            </w:pPr>
            <w:r w:rsidRPr="00D40229">
              <w:rPr>
                <w:rFonts w:cstheme="minorHAnsi"/>
              </w:rPr>
              <w:t>______________________________</w:t>
            </w:r>
          </w:p>
        </w:tc>
      </w:tr>
    </w:tbl>
    <w:p w14:paraId="34FD1E6C" w14:textId="77777777" w:rsidR="00907276" w:rsidRDefault="00C7021E" w:rsidP="00B45466">
      <w:pPr>
        <w:spacing w:before="1680"/>
        <w:rPr>
          <w:rFonts w:asciiTheme="minorHAnsi" w:hAnsiTheme="minorHAnsi" w:cstheme="minorHAnsi"/>
        </w:rPr>
      </w:pPr>
      <w:r>
        <w:t xml:space="preserve">Na temelju članka 32. </w:t>
      </w:r>
      <w:r w:rsidRPr="00D40229">
        <w:rPr>
          <w:rFonts w:asciiTheme="minorHAnsi" w:hAnsiTheme="minorHAnsi" w:cstheme="minorHAnsi"/>
        </w:rPr>
        <w:t xml:space="preserve">Pravilnika o provedbi intervencija u sektoru voća i povrća (NN, br. 154/2023), </w:t>
      </w:r>
      <w:r w:rsidRPr="00DA27A6">
        <w:rPr>
          <w:rFonts w:asciiTheme="minorHAnsi" w:hAnsiTheme="minorHAnsi" w:cstheme="minorHAnsi"/>
          <w:b/>
        </w:rPr>
        <w:t>pod kaznenom i materijalnom odgovornošću</w:t>
      </w:r>
      <w:r w:rsidRPr="00D40229">
        <w:rPr>
          <w:rFonts w:asciiTheme="minorHAnsi" w:hAnsiTheme="minorHAnsi" w:cstheme="minorHAnsi"/>
        </w:rPr>
        <w:t>, podnositelj ove Izjave potvrđuje da:</w:t>
      </w:r>
    </w:p>
    <w:p w14:paraId="6D84D692" w14:textId="77777777" w:rsidR="00A551F3" w:rsidRDefault="00A551F3" w:rsidP="002F5E2F">
      <w:pPr>
        <w:pStyle w:val="ListParagraph"/>
        <w:numPr>
          <w:ilvl w:val="0"/>
          <w:numId w:val="2"/>
        </w:numPr>
        <w:spacing w:before="480" w:line="360" w:lineRule="auto"/>
        <w:rPr>
          <w:lang w:val="hr-HR"/>
        </w:rPr>
      </w:pPr>
      <w:r w:rsidRPr="00A551F3">
        <w:rPr>
          <w:lang w:val="hr-HR"/>
        </w:rPr>
        <w:t>su podaci</w:t>
      </w:r>
      <w:r>
        <w:rPr>
          <w:lang w:val="hr-HR"/>
        </w:rPr>
        <w:t xml:space="preserve"> navedeni u ovoj Izjavi istiniti;</w:t>
      </w:r>
    </w:p>
    <w:p w14:paraId="1C2887DE" w14:textId="77777777" w:rsidR="00A551F3" w:rsidRDefault="00A551F3" w:rsidP="002F5E2F">
      <w:pPr>
        <w:pStyle w:val="ListParagraph"/>
        <w:numPr>
          <w:ilvl w:val="0"/>
          <w:numId w:val="2"/>
        </w:numPr>
        <w:spacing w:before="480" w:line="360" w:lineRule="auto"/>
        <w:rPr>
          <w:lang w:val="hr-HR"/>
        </w:rPr>
      </w:pPr>
      <w:r>
        <w:rPr>
          <w:lang w:val="hr-HR"/>
        </w:rPr>
        <w:t>će omogućiti sve potrebne kontrole nadležnih tijela;</w:t>
      </w:r>
    </w:p>
    <w:p w14:paraId="59F1079E" w14:textId="77777777" w:rsidR="00A551F3" w:rsidRDefault="00A551F3" w:rsidP="00832DF6">
      <w:pPr>
        <w:pStyle w:val="ListParagraph"/>
        <w:numPr>
          <w:ilvl w:val="0"/>
          <w:numId w:val="2"/>
        </w:numPr>
        <w:spacing w:before="480" w:after="2520" w:line="360" w:lineRule="auto"/>
        <w:ind w:left="714" w:hanging="357"/>
        <w:rPr>
          <w:lang w:val="hr-HR"/>
        </w:rPr>
      </w:pPr>
      <w:r>
        <w:rPr>
          <w:lang w:val="hr-HR"/>
        </w:rPr>
        <w:t xml:space="preserve">proizvođačka organizacija </w:t>
      </w:r>
      <w:r w:rsidR="00052663">
        <w:rPr>
          <w:lang w:val="hr-HR"/>
        </w:rPr>
        <w:t>niti</w:t>
      </w:r>
      <w:r>
        <w:rPr>
          <w:lang w:val="hr-HR"/>
        </w:rPr>
        <w:t xml:space="preserve"> bilo koji njezin član nisu primili niti će primiti financijska sredstva</w:t>
      </w:r>
      <w:r w:rsidR="00052663">
        <w:rPr>
          <w:lang w:val="hr-HR"/>
        </w:rPr>
        <w:t xml:space="preserve"> Europske unije ili nacionalna sredstva </w:t>
      </w:r>
      <w:r w:rsidR="002F5E2F">
        <w:rPr>
          <w:lang w:val="hr-HR"/>
        </w:rPr>
        <w:t>za troškove navedene u Zahtjevu za isplatu potpore osim</w:t>
      </w:r>
      <w:r w:rsidR="00052663">
        <w:rPr>
          <w:lang w:val="hr-HR"/>
        </w:rPr>
        <w:t xml:space="preserve"> onih </w:t>
      </w:r>
      <w:r w:rsidR="002F5E2F">
        <w:rPr>
          <w:lang w:val="hr-HR"/>
        </w:rPr>
        <w:t xml:space="preserve">koja </w:t>
      </w:r>
      <w:r w:rsidR="00790C51">
        <w:rPr>
          <w:lang w:val="hr-HR"/>
        </w:rPr>
        <w:t>će</w:t>
      </w:r>
      <w:r w:rsidR="002F5E2F">
        <w:rPr>
          <w:lang w:val="hr-HR"/>
        </w:rPr>
        <w:t xml:space="preserve"> proiza</w:t>
      </w:r>
      <w:r w:rsidR="00790C51">
        <w:rPr>
          <w:lang w:val="hr-HR"/>
        </w:rPr>
        <w:t>ći</w:t>
      </w:r>
      <w:r w:rsidR="002F5E2F">
        <w:rPr>
          <w:lang w:val="hr-HR"/>
        </w:rPr>
        <w:t xml:space="preserve"> možebitnim odobrenjem </w:t>
      </w:r>
      <w:r w:rsidR="00790C51">
        <w:rPr>
          <w:lang w:val="hr-HR"/>
        </w:rPr>
        <w:t>navedenog Zahtjeva.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0"/>
        <w:gridCol w:w="2858"/>
      </w:tblGrid>
      <w:tr w:rsidR="00832DF6" w:rsidRPr="00911C5D" w14:paraId="3B961764" w14:textId="77777777" w:rsidTr="0028565C">
        <w:tc>
          <w:tcPr>
            <w:tcW w:w="1980" w:type="dxa"/>
            <w:vAlign w:val="center"/>
          </w:tcPr>
          <w:p w14:paraId="0EBE2C8A" w14:textId="77777777" w:rsidR="00832DF6" w:rsidRPr="00911C5D" w:rsidRDefault="00832DF6" w:rsidP="0028565C">
            <w:pPr>
              <w:spacing w:after="0"/>
              <w:rPr>
                <w:rFonts w:cstheme="minorHAnsi"/>
                <w:b/>
              </w:rPr>
            </w:pPr>
            <w:r w:rsidRPr="00911C5D">
              <w:rPr>
                <w:rFonts w:cstheme="minorHAnsi"/>
                <w:b/>
              </w:rPr>
              <w:t xml:space="preserve">Datum i mjesto: </w:t>
            </w:r>
          </w:p>
        </w:tc>
        <w:tc>
          <w:tcPr>
            <w:tcW w:w="2858" w:type="dxa"/>
            <w:vAlign w:val="center"/>
          </w:tcPr>
          <w:p w14:paraId="30BF7271" w14:textId="77777777" w:rsidR="00832DF6" w:rsidRPr="00911C5D" w:rsidRDefault="00832DF6" w:rsidP="0028565C">
            <w:pPr>
              <w:spacing w:after="0"/>
              <w:rPr>
                <w:rFonts w:cstheme="minorHAnsi"/>
              </w:rPr>
            </w:pPr>
            <w:r w:rsidRPr="00911C5D">
              <w:rPr>
                <w:rFonts w:cstheme="minorHAnsi"/>
              </w:rPr>
              <w:t>________________________</w:t>
            </w:r>
          </w:p>
        </w:tc>
      </w:tr>
    </w:tbl>
    <w:p w14:paraId="080C35F7" w14:textId="77777777" w:rsidR="00832DF6" w:rsidRPr="00832DF6" w:rsidRDefault="00832DF6" w:rsidP="00832DF6">
      <w:pPr>
        <w:spacing w:after="0"/>
        <w:jc w:val="both"/>
        <w:rPr>
          <w:rFonts w:asciiTheme="minorHAnsi" w:hAnsiTheme="minorHAnsi" w:cstheme="minorHAnsi"/>
        </w:rPr>
      </w:pPr>
    </w:p>
    <w:tbl>
      <w:tblPr>
        <w:tblStyle w:val="TableGrid"/>
        <w:tblW w:w="4820" w:type="dxa"/>
        <w:tblInd w:w="56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4820"/>
      </w:tblGrid>
      <w:tr w:rsidR="00832DF6" w:rsidRPr="00911C5D" w14:paraId="3F635FA3" w14:textId="77777777" w:rsidTr="0028565C">
        <w:tc>
          <w:tcPr>
            <w:tcW w:w="4820" w:type="dxa"/>
          </w:tcPr>
          <w:p w14:paraId="577F0804" w14:textId="77777777" w:rsidR="00832DF6" w:rsidRPr="00911C5D" w:rsidRDefault="00832DF6" w:rsidP="0028565C">
            <w:pPr>
              <w:tabs>
                <w:tab w:val="left" w:pos="4424"/>
              </w:tabs>
              <w:spacing w:after="0"/>
              <w:ind w:right="171"/>
              <w:jc w:val="center"/>
              <w:rPr>
                <w:rFonts w:cstheme="minorHAnsi"/>
              </w:rPr>
            </w:pPr>
            <w:r w:rsidRPr="00911C5D">
              <w:rPr>
                <w:rFonts w:cstheme="minorHAnsi"/>
              </w:rPr>
              <w:t>________________________________</w:t>
            </w:r>
          </w:p>
        </w:tc>
      </w:tr>
      <w:tr w:rsidR="00832DF6" w:rsidRPr="00911C5D" w14:paraId="348BC7D4" w14:textId="77777777" w:rsidTr="0028565C">
        <w:tc>
          <w:tcPr>
            <w:tcW w:w="4820" w:type="dxa"/>
          </w:tcPr>
          <w:p w14:paraId="6258D66A" w14:textId="77777777" w:rsidR="00832DF6" w:rsidRDefault="00832DF6" w:rsidP="0028565C">
            <w:pPr>
              <w:spacing w:after="0"/>
              <w:ind w:right="171"/>
              <w:jc w:val="center"/>
              <w:rPr>
                <w:rFonts w:cstheme="minorHAnsi"/>
                <w:i/>
              </w:rPr>
            </w:pPr>
            <w:r w:rsidRPr="00911C5D">
              <w:rPr>
                <w:rFonts w:cstheme="minorHAnsi"/>
                <w:i/>
              </w:rPr>
              <w:t xml:space="preserve">Potpis odgovorne osobe </w:t>
            </w:r>
          </w:p>
          <w:p w14:paraId="0526976C" w14:textId="77777777" w:rsidR="00832DF6" w:rsidRPr="00911C5D" w:rsidRDefault="00832DF6" w:rsidP="0028565C">
            <w:pPr>
              <w:spacing w:after="0"/>
              <w:ind w:right="171"/>
              <w:jc w:val="center"/>
              <w:rPr>
                <w:rFonts w:cstheme="minorHAnsi"/>
              </w:rPr>
            </w:pPr>
            <w:r w:rsidRPr="00911C5D">
              <w:rPr>
                <w:rFonts w:cstheme="minorHAnsi"/>
                <w:i/>
              </w:rPr>
              <w:t>i pečat</w:t>
            </w:r>
          </w:p>
        </w:tc>
      </w:tr>
    </w:tbl>
    <w:p w14:paraId="717DCF54" w14:textId="77777777" w:rsidR="00907276" w:rsidRPr="00907276" w:rsidRDefault="00907276" w:rsidP="00907276"/>
    <w:sectPr w:rsidR="00907276" w:rsidRPr="00907276" w:rsidSect="00C2399A">
      <w:headerReference w:type="default" r:id="rId15"/>
      <w:footerReference w:type="default" r:id="rId16"/>
      <w:headerReference w:type="first" r:id="rId17"/>
      <w:footerReference w:type="first" r:id="rId18"/>
      <w:pgSz w:w="11906" w:h="16838"/>
      <w:pgMar w:top="2935" w:right="1417" w:bottom="1417" w:left="1417" w:header="1134" w:footer="1052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80E0FE" w14:textId="77777777" w:rsidR="00326A46" w:rsidRDefault="00326A46" w:rsidP="00336C0E">
      <w:pPr>
        <w:spacing w:after="0" w:line="240" w:lineRule="auto"/>
      </w:pPr>
      <w:r>
        <w:separator/>
      </w:r>
    </w:p>
  </w:endnote>
  <w:endnote w:type="continuationSeparator" w:id="0">
    <w:p w14:paraId="51442C97" w14:textId="77777777" w:rsidR="00326A46" w:rsidRDefault="00326A46" w:rsidP="00336C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AD9DDE" w14:textId="722E0986" w:rsidR="00D601BE" w:rsidRPr="00DF5331" w:rsidRDefault="006D24DC" w:rsidP="003E1C7B">
    <w:pPr>
      <w:pStyle w:val="Footer"/>
      <w:tabs>
        <w:tab w:val="left" w:pos="855"/>
      </w:tabs>
    </w:pPr>
    <w:sdt>
      <w:sdtPr>
        <w:alias w:val="Šifra_verzija_datum"/>
        <w:tag w:val="_x0160_ifra_verzija_datum"/>
        <w:id w:val="-509831794"/>
        <w:placeholder>
          <w:docPart w:val="72ED397300D94B15AF228E0F13384731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45adb973-3738-4051-9417-704071a43e5d' xmlns:ns4='540d3cdc-f6d1-4bb4-bfa2-c9f3ed0cc534' " w:xpath="/ns0:properties[1]/documentManagement[1]/ns3:Šifra_verzija_datum[1]" w:storeItemID="{3E71E1C6-60D6-4417-862E-E761E6D6FE94}"/>
        <w:text/>
      </w:sdtPr>
      <w:sdtEndPr/>
      <w:sdtContent>
        <w:r>
          <w:t>L6_PXK_O19_v2.1_20241023</w:t>
        </w:r>
      </w:sdtContent>
    </w:sdt>
    <w:r w:rsidR="00E167AD">
      <w:tab/>
    </w:r>
    <w:r w:rsidR="003E1C7B">
      <w:tab/>
    </w:r>
    <w:r w:rsidR="00D601BE">
      <w:fldChar w:fldCharType="begin"/>
    </w:r>
    <w:r w:rsidR="00D601BE">
      <w:instrText xml:space="preserve"> PAGE   \* MERGEFORMAT </w:instrText>
    </w:r>
    <w:r w:rsidR="00D601BE">
      <w:fldChar w:fldCharType="separate"/>
    </w:r>
    <w:r w:rsidR="004E1346">
      <w:rPr>
        <w:noProof/>
      </w:rPr>
      <w:t>2</w:t>
    </w:r>
    <w:r w:rsidR="00D601BE">
      <w:fldChar w:fldCharType="end"/>
    </w:r>
    <w:r w:rsidR="00D601BE">
      <w:t xml:space="preserve"> / </w:t>
    </w:r>
    <w:r>
      <w:fldChar w:fldCharType="begin"/>
    </w:r>
    <w:r>
      <w:instrText xml:space="preserve"> NUMPAGES   \* MERGEFORMAT </w:instrText>
    </w:r>
    <w:r>
      <w:fldChar w:fldCharType="separate"/>
    </w:r>
    <w:r w:rsidR="004E1346">
      <w:rPr>
        <w:noProof/>
      </w:rPr>
      <w:t>2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618AE6" w14:textId="77777777" w:rsidR="00D601BE" w:rsidRDefault="00326A46" w:rsidP="00DF6B67">
    <w:pPr>
      <w:pStyle w:val="Footer"/>
    </w:pPr>
    <w:fldSimple w:instr=" FILENAME   \* MERGEFORMAT ">
      <w:r w:rsidR="004E1346">
        <w:rPr>
          <w:noProof/>
        </w:rPr>
        <w:t>Document1</w:t>
      </w:r>
    </w:fldSimple>
    <w:r w:rsidR="00D601BE">
      <w:tab/>
    </w:r>
    <w:r w:rsidR="00D601BE">
      <w:tab/>
    </w:r>
    <w:r w:rsidR="00D601BE">
      <w:fldChar w:fldCharType="begin"/>
    </w:r>
    <w:r w:rsidR="00D601BE">
      <w:instrText xml:space="preserve"> PAGE   \* MERGEFORMAT </w:instrText>
    </w:r>
    <w:r w:rsidR="00D601BE">
      <w:fldChar w:fldCharType="separate"/>
    </w:r>
    <w:r w:rsidR="00D601BE">
      <w:rPr>
        <w:noProof/>
      </w:rPr>
      <w:t>1</w:t>
    </w:r>
    <w:r w:rsidR="00D601BE">
      <w:fldChar w:fldCharType="end"/>
    </w:r>
    <w:r w:rsidR="00D601BE">
      <w:t xml:space="preserve"> / </w:t>
    </w:r>
    <w:r w:rsidR="006D24DC">
      <w:fldChar w:fldCharType="begin"/>
    </w:r>
    <w:r w:rsidR="006D24DC">
      <w:instrText xml:space="preserve"> NUMPAGES   \* MERGEFORMAT </w:instrText>
    </w:r>
    <w:r w:rsidR="006D24DC">
      <w:fldChar w:fldCharType="separate"/>
    </w:r>
    <w:r w:rsidR="004E1346">
      <w:rPr>
        <w:noProof/>
      </w:rPr>
      <w:t>2</w:t>
    </w:r>
    <w:r w:rsidR="006D24DC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1A58CB" w14:textId="77777777" w:rsidR="00326A46" w:rsidRDefault="00326A46" w:rsidP="00336C0E">
      <w:pPr>
        <w:spacing w:after="0" w:line="240" w:lineRule="auto"/>
      </w:pPr>
      <w:r>
        <w:separator/>
      </w:r>
    </w:p>
  </w:footnote>
  <w:footnote w:type="continuationSeparator" w:id="0">
    <w:p w14:paraId="40CD4946" w14:textId="77777777" w:rsidR="00326A46" w:rsidRDefault="00326A46" w:rsidP="00336C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5E6B88" w14:textId="77777777" w:rsidR="00D601BE" w:rsidRDefault="00D24179" w:rsidP="00C2399A">
    <w:pPr>
      <w:pStyle w:val="Header"/>
      <w:tabs>
        <w:tab w:val="clear" w:pos="9072"/>
      </w:tabs>
      <w:ind w:hanging="426"/>
    </w:pPr>
    <w:r>
      <w:rPr>
        <w:noProof/>
        <w:lang w:eastAsia="hr-HR"/>
      </w:rPr>
      <w:drawing>
        <wp:inline distT="0" distB="0" distL="0" distR="0" wp14:anchorId="5612EC40" wp14:editId="2EFE30FD">
          <wp:extent cx="1676400" cy="963295"/>
          <wp:effectExtent l="0" t="0" r="0" b="8255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9632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A71477" w14:textId="77777777" w:rsidR="00D601BE" w:rsidRDefault="00E34750">
    <w:pPr>
      <w:pStyle w:val="Header"/>
    </w:pPr>
    <w:r>
      <w:rPr>
        <w:noProof/>
        <w:lang w:eastAsia="hr-HR"/>
      </w:rPr>
      <w:drawing>
        <wp:anchor distT="0" distB="0" distL="114300" distR="114300" simplePos="0" relativeHeight="251657216" behindDoc="1" locked="1" layoutInCell="1" allowOverlap="1" wp14:anchorId="4D5A694E" wp14:editId="2086C5F5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60945" cy="1978660"/>
          <wp:effectExtent l="0" t="0" r="0" b="0"/>
          <wp:wrapNone/>
          <wp:docPr id="6" name="Picture 6" descr="header_e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eader_e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945" cy="1978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D774A2D"/>
    <w:multiLevelType w:val="hybridMultilevel"/>
    <w:tmpl w:val="B31013F8"/>
    <w:lvl w:ilvl="0" w:tplc="E35A84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1914AF3"/>
    <w:multiLevelType w:val="hybridMultilevel"/>
    <w:tmpl w:val="46AEF3B4"/>
    <w:lvl w:ilvl="0" w:tplc="C4962D66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removeDateAndTime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7">
      <o:colormru v:ext="edit" colors="#ffc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1346"/>
    <w:rsid w:val="00014E65"/>
    <w:rsid w:val="0003536B"/>
    <w:rsid w:val="00036035"/>
    <w:rsid w:val="00043A99"/>
    <w:rsid w:val="00052663"/>
    <w:rsid w:val="00053900"/>
    <w:rsid w:val="00071A06"/>
    <w:rsid w:val="000B1E10"/>
    <w:rsid w:val="000D4F6D"/>
    <w:rsid w:val="000F07B2"/>
    <w:rsid w:val="000F4FD1"/>
    <w:rsid w:val="00166453"/>
    <w:rsid w:val="0017478B"/>
    <w:rsid w:val="00175D60"/>
    <w:rsid w:val="00207886"/>
    <w:rsid w:val="002541E6"/>
    <w:rsid w:val="002671E8"/>
    <w:rsid w:val="00272D9C"/>
    <w:rsid w:val="00273B94"/>
    <w:rsid w:val="002A690A"/>
    <w:rsid w:val="002B2929"/>
    <w:rsid w:val="002B68E1"/>
    <w:rsid w:val="002F5E2F"/>
    <w:rsid w:val="002F6D7C"/>
    <w:rsid w:val="00320BAB"/>
    <w:rsid w:val="00326A46"/>
    <w:rsid w:val="00334D0B"/>
    <w:rsid w:val="00336C0E"/>
    <w:rsid w:val="003437EE"/>
    <w:rsid w:val="00372431"/>
    <w:rsid w:val="003756DC"/>
    <w:rsid w:val="0038508E"/>
    <w:rsid w:val="003866A9"/>
    <w:rsid w:val="003C05EA"/>
    <w:rsid w:val="003C607D"/>
    <w:rsid w:val="003D2226"/>
    <w:rsid w:val="003E1C7B"/>
    <w:rsid w:val="0044632C"/>
    <w:rsid w:val="00453963"/>
    <w:rsid w:val="00460963"/>
    <w:rsid w:val="004673DF"/>
    <w:rsid w:val="004A06AF"/>
    <w:rsid w:val="004A7949"/>
    <w:rsid w:val="004B08AD"/>
    <w:rsid w:val="004E1346"/>
    <w:rsid w:val="004E6207"/>
    <w:rsid w:val="00525B61"/>
    <w:rsid w:val="00542783"/>
    <w:rsid w:val="005529EC"/>
    <w:rsid w:val="00571256"/>
    <w:rsid w:val="0057330A"/>
    <w:rsid w:val="00595105"/>
    <w:rsid w:val="005C52FD"/>
    <w:rsid w:val="005E1128"/>
    <w:rsid w:val="005E2704"/>
    <w:rsid w:val="005E5928"/>
    <w:rsid w:val="005E672E"/>
    <w:rsid w:val="006354B4"/>
    <w:rsid w:val="00647D08"/>
    <w:rsid w:val="00655CE5"/>
    <w:rsid w:val="006705C4"/>
    <w:rsid w:val="006A5010"/>
    <w:rsid w:val="006B6FE1"/>
    <w:rsid w:val="006C257A"/>
    <w:rsid w:val="006D24DC"/>
    <w:rsid w:val="006D5C25"/>
    <w:rsid w:val="006F0AC9"/>
    <w:rsid w:val="00701671"/>
    <w:rsid w:val="00711591"/>
    <w:rsid w:val="00713F4C"/>
    <w:rsid w:val="0072194F"/>
    <w:rsid w:val="00730CAE"/>
    <w:rsid w:val="007346AC"/>
    <w:rsid w:val="007474EB"/>
    <w:rsid w:val="007629BE"/>
    <w:rsid w:val="00766E49"/>
    <w:rsid w:val="00790C51"/>
    <w:rsid w:val="007A5A9E"/>
    <w:rsid w:val="007B11D0"/>
    <w:rsid w:val="007D6268"/>
    <w:rsid w:val="007D7125"/>
    <w:rsid w:val="0081658B"/>
    <w:rsid w:val="00832DF6"/>
    <w:rsid w:val="00837743"/>
    <w:rsid w:val="00842BDF"/>
    <w:rsid w:val="00846762"/>
    <w:rsid w:val="00847418"/>
    <w:rsid w:val="00851280"/>
    <w:rsid w:val="00881CEB"/>
    <w:rsid w:val="00886EE3"/>
    <w:rsid w:val="0089783F"/>
    <w:rsid w:val="008A0FDF"/>
    <w:rsid w:val="008A3752"/>
    <w:rsid w:val="008B2FF6"/>
    <w:rsid w:val="008C1131"/>
    <w:rsid w:val="008C1732"/>
    <w:rsid w:val="008D6AB1"/>
    <w:rsid w:val="008F53E0"/>
    <w:rsid w:val="00903971"/>
    <w:rsid w:val="00907276"/>
    <w:rsid w:val="00932277"/>
    <w:rsid w:val="009431E9"/>
    <w:rsid w:val="009515CF"/>
    <w:rsid w:val="0096672E"/>
    <w:rsid w:val="009716DE"/>
    <w:rsid w:val="009A5D4F"/>
    <w:rsid w:val="009B5FA6"/>
    <w:rsid w:val="009E178C"/>
    <w:rsid w:val="00A40CC6"/>
    <w:rsid w:val="00A5205D"/>
    <w:rsid w:val="00A551F3"/>
    <w:rsid w:val="00AB3624"/>
    <w:rsid w:val="00AD5DBD"/>
    <w:rsid w:val="00AE66C1"/>
    <w:rsid w:val="00B00854"/>
    <w:rsid w:val="00B055D6"/>
    <w:rsid w:val="00B16AB6"/>
    <w:rsid w:val="00B4447F"/>
    <w:rsid w:val="00B45466"/>
    <w:rsid w:val="00B95B0F"/>
    <w:rsid w:val="00BD5E1D"/>
    <w:rsid w:val="00BE6E08"/>
    <w:rsid w:val="00BF0389"/>
    <w:rsid w:val="00C13DE0"/>
    <w:rsid w:val="00C2399A"/>
    <w:rsid w:val="00C55FF1"/>
    <w:rsid w:val="00C7021E"/>
    <w:rsid w:val="00CA63D9"/>
    <w:rsid w:val="00CE4530"/>
    <w:rsid w:val="00D003D6"/>
    <w:rsid w:val="00D16B6D"/>
    <w:rsid w:val="00D17F24"/>
    <w:rsid w:val="00D24179"/>
    <w:rsid w:val="00D2586B"/>
    <w:rsid w:val="00D601BE"/>
    <w:rsid w:val="00D62CE7"/>
    <w:rsid w:val="00DA0E74"/>
    <w:rsid w:val="00DA6DF1"/>
    <w:rsid w:val="00DD3947"/>
    <w:rsid w:val="00DE3996"/>
    <w:rsid w:val="00DF5331"/>
    <w:rsid w:val="00DF6B67"/>
    <w:rsid w:val="00E167AD"/>
    <w:rsid w:val="00E20303"/>
    <w:rsid w:val="00E22A92"/>
    <w:rsid w:val="00E34750"/>
    <w:rsid w:val="00E3640D"/>
    <w:rsid w:val="00E36793"/>
    <w:rsid w:val="00E40434"/>
    <w:rsid w:val="00E40ABD"/>
    <w:rsid w:val="00E9685D"/>
    <w:rsid w:val="00EA513F"/>
    <w:rsid w:val="00EB289A"/>
    <w:rsid w:val="00EC014C"/>
    <w:rsid w:val="00EC1CC6"/>
    <w:rsid w:val="00EE76FB"/>
    <w:rsid w:val="00EF1E2D"/>
    <w:rsid w:val="00EF360C"/>
    <w:rsid w:val="00EF6198"/>
    <w:rsid w:val="00F00D1C"/>
    <w:rsid w:val="00F048A9"/>
    <w:rsid w:val="00F1065B"/>
    <w:rsid w:val="00F22CAA"/>
    <w:rsid w:val="00F300D3"/>
    <w:rsid w:val="00F35CA6"/>
    <w:rsid w:val="00F36346"/>
    <w:rsid w:val="00F4422E"/>
    <w:rsid w:val="00F5207D"/>
    <w:rsid w:val="00F56657"/>
    <w:rsid w:val="00F65A21"/>
    <w:rsid w:val="00F94EAB"/>
    <w:rsid w:val="00FC7927"/>
    <w:rsid w:val="00FC7AFD"/>
    <w:rsid w:val="00FD3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o:colormru v:ext="edit" colors="#ffc"/>
    </o:shapedefaults>
    <o:shapelayout v:ext="edit">
      <o:idmap v:ext="edit" data="1"/>
    </o:shapelayout>
  </w:shapeDefaults>
  <w:decimalSymbol w:val=","/>
  <w:listSeparator w:val=";"/>
  <w14:docId w14:val="1BBC2E0C"/>
  <w15:docId w15:val="{DD96ACE8-1FC7-4263-B118-BDA4D0E4D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20303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6705C4"/>
    <w:pPr>
      <w:keepNext/>
      <w:keepLines/>
      <w:spacing w:before="480" w:after="240"/>
      <w:outlineLvl w:val="0"/>
    </w:pPr>
    <w:rPr>
      <w:rFonts w:ascii="Cambria" w:eastAsia="Times New Roman" w:hAnsi="Cambria"/>
      <w:b/>
      <w:bCs/>
      <w:color w:val="365F91"/>
      <w:sz w:val="28"/>
      <w:szCs w:val="28"/>
      <w:lang w:val="de-D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95105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95105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705C4"/>
    <w:rPr>
      <w:rFonts w:ascii="Cambria" w:eastAsia="Times New Roman" w:hAnsi="Cambria"/>
      <w:b/>
      <w:bCs/>
      <w:color w:val="365F91"/>
      <w:sz w:val="28"/>
      <w:szCs w:val="28"/>
      <w:lang w:val="de-DE" w:eastAsia="en-US"/>
    </w:rPr>
  </w:style>
  <w:style w:type="paragraph" w:styleId="ListParagraph">
    <w:name w:val="List Paragraph"/>
    <w:basedOn w:val="Normal"/>
    <w:uiPriority w:val="34"/>
    <w:qFormat/>
    <w:rsid w:val="00E20303"/>
    <w:pPr>
      <w:ind w:left="720"/>
      <w:contextualSpacing/>
    </w:pPr>
    <w:rPr>
      <w:lang w:val="de-DE"/>
    </w:rPr>
  </w:style>
  <w:style w:type="character" w:styleId="PlaceholderText">
    <w:name w:val="Placeholder Text"/>
    <w:basedOn w:val="DefaultParagraphFont"/>
    <w:uiPriority w:val="99"/>
    <w:semiHidden/>
    <w:rsid w:val="00E20303"/>
    <w:rPr>
      <w:color w:val="808080"/>
    </w:rPr>
  </w:style>
  <w:style w:type="character" w:customStyle="1" w:styleId="Style1">
    <w:name w:val="Style1"/>
    <w:basedOn w:val="DefaultParagraphFont"/>
    <w:uiPriority w:val="1"/>
    <w:rsid w:val="006A5010"/>
  </w:style>
  <w:style w:type="paragraph" w:styleId="Header">
    <w:name w:val="header"/>
    <w:basedOn w:val="Normal"/>
    <w:link w:val="HeaderChar"/>
    <w:uiPriority w:val="99"/>
    <w:unhideWhenUsed/>
    <w:rsid w:val="00336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36C0E"/>
  </w:style>
  <w:style w:type="paragraph" w:styleId="Footer">
    <w:name w:val="footer"/>
    <w:basedOn w:val="Normal"/>
    <w:link w:val="FooterChar"/>
    <w:uiPriority w:val="99"/>
    <w:unhideWhenUsed/>
    <w:rsid w:val="00336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36C0E"/>
  </w:style>
  <w:style w:type="paragraph" w:styleId="TOCHeading">
    <w:name w:val="TOC Heading"/>
    <w:basedOn w:val="Heading1"/>
    <w:next w:val="Normal"/>
    <w:uiPriority w:val="39"/>
    <w:unhideWhenUsed/>
    <w:qFormat/>
    <w:rsid w:val="00E36793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D17F24"/>
    <w:pPr>
      <w:tabs>
        <w:tab w:val="left" w:pos="426"/>
        <w:tab w:val="right" w:leader="dot" w:pos="9062"/>
      </w:tabs>
      <w:spacing w:after="100"/>
    </w:pPr>
  </w:style>
  <w:style w:type="character" w:styleId="Hyperlink">
    <w:name w:val="Hyperlink"/>
    <w:basedOn w:val="DefaultParagraphFont"/>
    <w:uiPriority w:val="99"/>
    <w:unhideWhenUsed/>
    <w:rsid w:val="00E36793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95105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95105"/>
    <w:rPr>
      <w:rFonts w:ascii="Cambria" w:eastAsia="Times New Roman" w:hAnsi="Cambria" w:cs="Times New Roman"/>
      <w:b/>
      <w:bCs/>
      <w:color w:val="4F81BD"/>
    </w:rPr>
  </w:style>
  <w:style w:type="paragraph" w:styleId="TOC3">
    <w:name w:val="toc 3"/>
    <w:basedOn w:val="Normal"/>
    <w:next w:val="Normal"/>
    <w:autoRedefine/>
    <w:uiPriority w:val="39"/>
    <w:unhideWhenUsed/>
    <w:rsid w:val="008C1131"/>
    <w:pPr>
      <w:spacing w:after="100"/>
      <w:ind w:left="44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20788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07886"/>
    <w:rPr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207886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20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207D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uiPriority w:val="39"/>
    <w:rsid w:val="00907276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footnotes" Target="footnotes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customXml" Target="../customXml/item7.xml"/><Relationship Id="rId12" Type="http://schemas.openxmlformats.org/officeDocument/2006/relationships/webSettings" Target="webSetting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settings" Target="setting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styles" Target="styl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numbering" Target="numbering.xml"/><Relationship Id="rId14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Dir\Predlo&#382;ak%20dokumenta%20word%202018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B22450F3748241968463CD129DAD5AC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FF49B6-C626-42FC-91C2-893034E1EFEC}"/>
      </w:docPartPr>
      <w:docPartBody>
        <w:p w:rsidR="00C412A4" w:rsidRDefault="00341B6F">
          <w:pPr>
            <w:pStyle w:val="B22450F3748241968463CD129DAD5AC3"/>
          </w:pPr>
          <w:r w:rsidRPr="00F97908">
            <w:rPr>
              <w:rStyle w:val="PlaceholderText"/>
            </w:rPr>
            <w:t>[Title]</w:t>
          </w:r>
        </w:p>
      </w:docPartBody>
    </w:docPart>
    <w:docPart>
      <w:docPartPr>
        <w:name w:val="72ED397300D94B15AF228E0F133847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BD2C682-66DB-45BF-92DB-83FD6B4B9C26}"/>
      </w:docPartPr>
      <w:docPartBody>
        <w:p w:rsidR="00C412A4" w:rsidRDefault="00341B6F">
          <w:pPr>
            <w:pStyle w:val="72ED397300D94B15AF228E0F13384731"/>
          </w:pPr>
          <w:r w:rsidRPr="004D3A43">
            <w:rPr>
              <w:rStyle w:val="PlaceholderText"/>
            </w:rPr>
            <w:t>[Šifra dokumenta]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1B6F"/>
    <w:rsid w:val="00341B6F"/>
    <w:rsid w:val="00551FF7"/>
    <w:rsid w:val="00992237"/>
    <w:rsid w:val="00BA547B"/>
    <w:rsid w:val="00C41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51FF7"/>
    <w:rPr>
      <w:color w:val="808080"/>
    </w:rPr>
  </w:style>
  <w:style w:type="paragraph" w:customStyle="1" w:styleId="B22450F3748241968463CD129DAD5AC3">
    <w:name w:val="B22450F3748241968463CD129DAD5AC3"/>
  </w:style>
  <w:style w:type="paragraph" w:customStyle="1" w:styleId="72ED397300D94B15AF228E0F13384731">
    <w:name w:val="72ED397300D94B15AF228E0F13384731"/>
  </w:style>
  <w:style w:type="paragraph" w:customStyle="1" w:styleId="612508DC22694DF78A492427F6EE6F17">
    <w:name w:val="612508DC22694DF78A492427F6EE6F17"/>
    <w:rsid w:val="00551FF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Obrazac (Word)" ma:contentTypeID="0x010100C7C30C6377560345ADFA59A43D6546A300CD154BCB7FA02B418E705A801DDA9FB8" ma:contentTypeVersion="151" ma:contentTypeDescription="" ma:contentTypeScope="" ma:versionID="31af40855179a79007485c053bf8779d">
  <xsd:schema xmlns:xsd="http://www.w3.org/2001/XMLSchema" xmlns:xs="http://www.w3.org/2001/XMLSchema" xmlns:p="http://schemas.microsoft.com/office/2006/metadata/properties" xmlns:ns1="http://schemas.microsoft.com/sharepoint/v3" xmlns:ns2="45adb973-3738-4051-9417-704071a43e5d" targetNamespace="http://schemas.microsoft.com/office/2006/metadata/properties" ma:root="true" ma:fieldsID="e6683f2bb0030da78e3788cb75e2fdfe" ns1:_="" ns2:_="">
    <xsd:import namespace="http://schemas.microsoft.com/sharepoint/v3"/>
    <xsd:import namespace="45adb973-3738-4051-9417-704071a43e5d"/>
    <xsd:element name="properties">
      <xsd:complexType>
        <xsd:sequence>
          <xsd:element name="documentManagement">
            <xsd:complexType>
              <xsd:all>
                <xsd:element ref="ns2:Prilog_x0020_broj" minOccurs="0"/>
                <xsd:element ref="ns2:Šifra" minOccurs="0"/>
                <xsd:element ref="ns2:Šifra_verzija_datum" minOccurs="0"/>
                <xsd:element ref="ns2:Broj_x0020_verzije_x0020_dokumenta" minOccurs="0"/>
                <xsd:element ref="ns2:Dokument_x0020_primjenjiv_x0020_od" minOccurs="0"/>
                <xsd:element ref="ns2:Dokument_x0020_primjenjiv_x0020_do" minOccurs="0"/>
                <xsd:element ref="ns2:Dokument_x0020_odobrio" minOccurs="0"/>
                <xsd:element ref="ns2:Broj_x0020_Naputka" minOccurs="0"/>
                <xsd:element ref="ns2:Vrijedi_x0020_od" minOccurs="0"/>
                <xsd:element ref="ns2:Naziv_x0020_prikaza_x0020_procesa_x002f_landscape-a" minOccurs="0"/>
                <xsd:element ref="ns2:Sektor_x002f_odjel_x002f_odgovorna_x0020_osoba_x0020__x0028_Report_x0029_" minOccurs="0"/>
                <xsd:element ref="ns2:Poveznice_x0020_na_x0020_druge_x0020_procedure" minOccurs="0"/>
                <xsd:element ref="ns2:Osobe_x0020_koje_x0020_ažuriraju_x0020_PAP" minOccurs="0"/>
                <xsd:element ref="ns2:Poveznice_x0020_na_x0020_druge_x0020_procedure_x0020_-_x0020_novo" minOccurs="0"/>
                <xsd:element ref="ns2:Odobrio" minOccurs="0"/>
                <xsd:element ref="ns2:Vlasnik_x0020_prikaza_x0020_procesa" minOccurs="0"/>
                <xsd:element ref="ns2:Vlasnik_x0020_procedure" minOccurs="0"/>
                <xsd:element ref="ns2:Kratica_x0020_sektora_x002f_službe_x0020_-_x0020_2017" minOccurs="0"/>
                <xsd:element ref="ns2:Kratica_x0020_OJ_x0020_-_x0020_nova" minOccurs="0"/>
                <xsd:element ref="ns2:Broj_x0020_verzije" minOccurs="0"/>
                <xsd:element ref="ns2:Datum_x0020_pripreme" minOccurs="0"/>
                <xsd:element ref="ns2:_dlc_DocIdUrl" minOccurs="0"/>
                <xsd:element ref="ns2:Pripremio" minOccurs="0"/>
                <xsd:element ref="ns2:Kratica_x0020_OJ_x0020__x0028_Pripremio_x0029_" minOccurs="0"/>
                <xsd:element ref="ns2:Kratica_x0020_OJ_x0020__x0028_Pripremio_x0029__x0020_-_x0020_nova" minOccurs="0"/>
                <xsd:element ref="ns2:Kratica_x0020_OJ_x0020__x0028_Pripremio_x0029__x0020_-_x0020_2017" minOccurs="0"/>
                <xsd:element ref="ns1:_dlc_Exempt" minOccurs="0"/>
                <xsd:element ref="ns2:Šifra_x0020_prikaza_x0020_procesa1" minOccurs="0"/>
                <xsd:element ref="ns2:Naziv_x0020_na_x0020_engleskom_x0020_jeziku" minOccurs="0"/>
                <xsd:element ref="ns2:Status_x0020_verzije1" minOccurs="0"/>
                <xsd:element ref="ns2:Datum_x0020_verzije" minOccurs="0"/>
                <xsd:element ref="ns2:Kratica_x0020_OJ1" minOccurs="0"/>
                <xsd:element ref="ns2:_dlc_DocIdPersistId" minOccurs="0"/>
                <xsd:element ref="ns2:_dlc_DocId" minOccurs="0"/>
                <xsd:element ref="ns2:Footer_x0028_format_x0029_" minOccurs="0"/>
                <xsd:element ref="ns2:Šifra_x0020_procedure1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35" nillable="true" ma:displayName="Exempt from Policy" ma:hidden="true" ma:internalName="_dlc_Exempt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adb973-3738-4051-9417-704071a43e5d" elementFormDefault="qualified">
    <xsd:import namespace="http://schemas.microsoft.com/office/2006/documentManagement/types"/>
    <xsd:import namespace="http://schemas.microsoft.com/office/infopath/2007/PartnerControls"/>
    <xsd:element name="Prilog_x0020_broj" ma:index="1" nillable="true" ma:displayName="Vrsta dokumenta" ma:default="Osnovni dokument" ma:format="RadioButtons" ma:internalName="Prilog_x0020_broj" ma:readOnly="false">
      <xsd:simpleType>
        <xsd:restriction base="dms:Choice">
          <xsd:enumeration value="Osnovni dokument"/>
          <xsd:enumeration value="Prilog I"/>
          <xsd:enumeration value="Prilog II"/>
          <xsd:enumeration value="Prilog III"/>
        </xsd:restriction>
      </xsd:simpleType>
    </xsd:element>
    <xsd:element name="Šifra" ma:index="3" nillable="true" ma:displayName="Šifra dokumenta" ma:description="Popuniti ručno samo za dokumente koji pripadaju razini I.&#10;Šifra se generira automatski za dokumente razine II." ma:internalName="_x0160_ifra">
      <xsd:simpleType>
        <xsd:restriction base="dms:Text">
          <xsd:maxLength value="255"/>
        </xsd:restriction>
      </xsd:simpleType>
    </xsd:element>
    <xsd:element name="Šifra_verzija_datum" ma:index="4" nillable="true" ma:displayName="Šifra_verzija_datum" ma:description="Polje se generira automatski i prikazuje unutar podnožja dokumenta." ma:internalName="_x0160_ifra_verzija_datum">
      <xsd:simpleType>
        <xsd:restriction base="dms:Text">
          <xsd:maxLength value="255"/>
        </xsd:restriction>
      </xsd:simpleType>
    </xsd:element>
    <xsd:element name="Broj_x0020_verzije_x0020_dokumenta" ma:index="5" nillable="true" ma:displayName="Broj verzije dokumenta" ma:internalName="Broj_x0020_verzije_x0020_dokumenta">
      <xsd:simpleType>
        <xsd:restriction base="dms:Text">
          <xsd:maxLength value="255"/>
        </xsd:restriction>
      </xsd:simpleType>
    </xsd:element>
    <xsd:element name="Dokument_x0020_primjenjiv_x0020_od" ma:index="6" nillable="true" ma:displayName="Dokument primjenjiv od" ma:format="DateOnly" ma:internalName="Dokument_x0020_primjenjiv_x0020_od">
      <xsd:simpleType>
        <xsd:restriction base="dms:DateTime"/>
      </xsd:simpleType>
    </xsd:element>
    <xsd:element name="Dokument_x0020_primjenjiv_x0020_do" ma:index="7" nillable="true" ma:displayName="Dokument primjenjiv do" ma:format="DateOnly" ma:internalName="Dokument_x0020_primjenjiv_x0020_do">
      <xsd:simpleType>
        <xsd:restriction base="dms:DateTime"/>
      </xsd:simpleType>
    </xsd:element>
    <xsd:element name="Dokument_x0020_odobrio" ma:index="8" nillable="true" ma:displayName="Dokument odobrio" ma:list="UserInfo" ma:SharePointGroup="0" ma:internalName="Dokument_x0020_odobrio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Broj_x0020_Naputka" ma:index="11" nillable="true" ma:displayName="Broj naputka" ma:description="Polje se popunjava samo na omotu, te se automatski nasljeđuje u osnovne dokumente." ma:hidden="true" ma:internalName="Broj_x0020_Naputka" ma:readOnly="false">
      <xsd:simpleType>
        <xsd:restriction base="dms:Text">
          <xsd:maxLength value="255"/>
        </xsd:restriction>
      </xsd:simpleType>
    </xsd:element>
    <xsd:element name="Vrijedi_x0020_od" ma:index="12" nillable="true" ma:displayName="Primjenjivo od" ma:description="Polje se popunjava samo na omotu, te se automatski nasljeđuje u osnovne dokumente." ma:format="DateOnly" ma:hidden="true" ma:internalName="Vrijedi_x0020_od" ma:readOnly="false">
      <xsd:simpleType>
        <xsd:restriction base="dms:DateTime"/>
      </xsd:simpleType>
    </xsd:element>
    <xsd:element name="Naziv_x0020_prikaza_x0020_procesa_x002f_landscape-a" ma:index="13" nillable="true" ma:displayName="Šifra prikaza" ma:hidden="true" ma:list="{1cbf69e6-8c41-4564-b6ab-ffba872ea4cb}" ma:internalName="Naziv_x0020_prikaza_x0020_procesa_x002F_landscape_x002d_a" ma:readOnly="false" ma:showField="Sektor" ma:web="45adb973-3738-4051-9417-704071a43e5d">
      <xsd:simpleType>
        <xsd:restriction base="dms:Lookup"/>
      </xsd:simpleType>
    </xsd:element>
    <xsd:element name="Sektor_x002f_odjel_x002f_odgovorna_x0020_osoba_x0020__x0028_Report_x0029_" ma:index="14" nillable="true" ma:displayName="Sektor/odjel/odgovorna osoba (Report)" ma:hidden="true" ma:internalName="Sektor_x002F_odjel_x002F_odgovorna_x0020_osoba_x0020__x0028_Report_x0029_" ma:readOnly="false">
      <xsd:simpleType>
        <xsd:restriction base="dms:Text">
          <xsd:maxLength value="255"/>
        </xsd:restriction>
      </xsd:simpleType>
    </xsd:element>
    <xsd:element name="Poveznice_x0020_na_x0020_druge_x0020_procedure" ma:index="15" nillable="true" ma:displayName="Poveznice na druge procedure-test" ma:hidden="true" ma:list="{8e58aa9f-eaab-4226-97df-28d173a4182a}" ma:internalName="Poveznice_x0020_na_x0020_druge_x0020_procedure" ma:readOnly="false" ma:showField="_x0160_ifra_x0020_procedure1" ma:web="45adb973-3738-4051-9417-704071a43e5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sobe_x0020_koje_x0020_ažuriraju_x0020_PAP" ma:index="16" nillable="true" ma:displayName="Osobe koje ažuriraju PAP" ma:hidden="true" ma:list="UserInfo" ma:SharePointGroup="0" ma:internalName="Osobe_x0020_koje_x0020_a_x017e_uriraju_x0020_PAP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oveznice_x0020_na_x0020_druge_x0020_procedure_x0020_-_x0020_novo" ma:index="17" nillable="true" ma:displayName="Poveznice na druge procedure" ma:hidden="true" ma:list="8e58aa9f-eaab-4226-97df-28d173a4182a" ma:internalName="Poveznice_x0020_na_x0020_druge_x0020_procedure_x0020__x002d__x0020_novo" ma:readOnly="false" ma:showField="e729c232-8ce1-42a2-85ad-899e18f02bae" ma:web="45adb973-3738-4051-9417-704071a43e5d">
      <xsd:simpleType>
        <xsd:restriction base="dms:Unknown"/>
      </xsd:simpleType>
    </xsd:element>
    <xsd:element name="Odobrio" ma:index="18" nillable="true" ma:displayName="Odobrio" ma:hidden="true" ma:list="UserInfo" ma:SharePointGroup="0" ma:internalName="Odobrio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Vlasnik_x0020_prikaza_x0020_procesa" ma:index="19" nillable="true" ma:displayName="Pregledao." ma:hidden="true" ma:list="UserInfo" ma:SharePointGroup="0" ma:internalName="Vlasnik_x0020_prikaza_x0020_procesa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Vlasnik_x0020_procedure" ma:index="20" nillable="true" ma:displayName="Pregledao" ma:description="Vlasnik procedure" ma:hidden="true" ma:list="UserInfo" ma:SharePointGroup="0" ma:internalName="Vlasnik_x0020_procedure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ratica_x0020_sektora_x002f_službe_x0020_-_x0020_2017" ma:index="23" nillable="true" ma:displayName="Kratica sektora/službe" ma:description="Kratica sektora/službe - 2017" ma:hidden="true" ma:list="{c0a6a410-b6d4-4202-9ce3-c073be487c2e}" ma:internalName="Kratica_x0020_sektora_x002F_slu_x017e_be_x0020__x002d__x0020_2017" ma:readOnly="false" ma:showField="Kratica_x0020_sektora_x002F_odje" ma:web="45adb973-3738-4051-9417-704071a43e5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Kratica_x0020_OJ_x0020_-_x0020_nova" ma:index="24" nillable="true" ma:displayName="Kratica sektora/službe-NOVO (choice)" ma:format="Dropdown" ma:hidden="true" ma:internalName="Kratica_x0020_OJ_x0020__x002d__x0020_nova" ma:readOnly="false">
      <xsd:simpleType>
        <xsd:restriction base="dms:Choice">
          <xsd:enumeration value="UR"/>
          <xsd:enumeration value="SRIS"/>
          <xsd:enumeration value="SRKURIN"/>
          <xsd:enumeration value="SIMS"/>
          <xsd:enumeration value="SMS"/>
          <xsd:enumeration value="SOJ"/>
          <xsd:enumeration value="SPK"/>
          <xsd:enumeration value="SPRU"/>
          <xsd:enumeration value="SUPP"/>
          <xsd:enumeration value="SUR"/>
          <xsd:enumeration value="SURIPT"/>
          <xsd:enumeration value="SURRR"/>
          <xsd:enumeration value="SOPP"/>
          <xsd:enumeration value="SLJP"/>
          <xsd:enumeration value="SJN"/>
          <xsd:enumeration value="SPP"/>
          <xsd:enumeration value="SFRP"/>
          <xsd:enumeration value="SZP"/>
          <xsd:enumeration value="SIU"/>
          <xsd:enumeration value="SUP"/>
          <xsd:enumeration value="SzTP"/>
          <xsd:enumeration value="SS"/>
          <xsd:enumeration value="SR"/>
          <xsd:enumeration value="SUPG"/>
          <xsd:enumeration value="SLPIS"/>
          <xsd:enumeration value="SPNP"/>
          <xsd:enumeration value="SKKP"/>
          <xsd:enumeration value="SRŽ"/>
          <xsd:enumeration value="SIP"/>
          <xsd:enumeration value="SPJZ"/>
          <xsd:enumeration value="SNVP"/>
          <xsd:enumeration value="SEP"/>
          <xsd:enumeration value="SVS"/>
          <xsd:enumeration value="SSP"/>
          <xsd:enumeration value="SOPRR"/>
          <xsd:enumeration value="SOI"/>
          <xsd:enumeration value="STA"/>
          <xsd:enumeration value="SEA"/>
          <xsd:enumeration value="SPR"/>
          <xsd:enumeration value="STP"/>
          <xsd:enumeration value="STM"/>
          <xsd:enumeration value="SIT-S"/>
          <xsd:enumeration value="SIT-B"/>
          <xsd:enumeration value="SK"/>
          <xsd:enumeration value="SKSP"/>
          <xsd:enumeration value="SKIP"/>
          <xsd:enumeration value="SKTP"/>
          <xsd:enumeration value="SF"/>
          <xsd:enumeration value="SFP"/>
          <xsd:enumeration value="SzR"/>
          <xsd:enumeration value="SI"/>
          <xsd:enumeration value="RUBBŽ"/>
          <xsd:enumeration value="RUBPŽ"/>
          <xsd:enumeration value="RUDNŽ"/>
          <xsd:enumeration value="RUIŽ"/>
          <xsd:enumeration value="RUKŽ"/>
          <xsd:enumeration value="RUKKŽ"/>
          <xsd:enumeration value="RUKZŽ"/>
          <xsd:enumeration value="RULSŽ"/>
          <xsd:enumeration value="RUMŽ"/>
          <xsd:enumeration value="RUOBŽ"/>
          <xsd:enumeration value="RUPSŽ"/>
          <xsd:enumeration value="RUPGŽ"/>
          <xsd:enumeration value="RUSMŽ"/>
          <xsd:enumeration value="RUSDŽ"/>
          <xsd:enumeration value="RUŠKŽ"/>
          <xsd:enumeration value="RUVŽ"/>
          <xsd:enumeration value="RUVPŽ"/>
          <xsd:enumeration value="RUVSŽ"/>
          <xsd:enumeration value="RUDŽ"/>
          <xsd:enumeration value="RUZŽ"/>
          <xsd:enumeration value="RUGZ"/>
          <xsd:enumeration value="SUPGRŽ"/>
          <xsd:enumeration value="SARKOD"/>
          <xsd:enumeration value="SKV"/>
          <xsd:enumeration value="SVRBP"/>
          <xsd:enumeration value="SRAI"/>
          <xsd:enumeration value="SAM"/>
          <xsd:enumeration value="SRR"/>
          <xsd:enumeration value="SMRR"/>
          <xsd:enumeration value="SPNM"/>
          <xsd:enumeration value="SKRR"/>
          <xsd:enumeration value="SPMR"/>
          <xsd:enumeration value="SAO"/>
        </xsd:restriction>
      </xsd:simpleType>
    </xsd:element>
    <xsd:element name="Broj_x0020_verzije" ma:index="25" nillable="true" ma:displayName="Broj verzije" ma:description="Polje se popunjava samo na omotu, te se automatski nasljeđuje u osnovne dokumente i priloge." ma:hidden="true" ma:internalName="Broj_x0020_verzije" ma:readOnly="false">
      <xsd:simpleType>
        <xsd:restriction base="dms:Text">
          <xsd:maxLength value="255"/>
        </xsd:restriction>
      </xsd:simpleType>
    </xsd:element>
    <xsd:element name="Datum_x0020_pripreme" ma:index="26" nillable="true" ma:displayName="Datum pripreme" ma:format="DateOnly" ma:hidden="true" ma:internalName="Datum_x0020_pripreme" ma:readOnly="false">
      <xsd:simpleType>
        <xsd:restriction base="dms:DateTime"/>
      </xsd:simpleType>
    </xsd:element>
    <xsd:element name="_dlc_DocIdUrl" ma:index="28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Pripremio" ma:index="29" nillable="true" ma:displayName="Pripremio" ma:hidden="true" ma:list="UserInfo" ma:SharePointGroup="0" ma:internalName="Pripremio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ratica_x0020_OJ_x0020__x0028_Pripremio_x0029_" ma:index="30" nillable="true" ma:displayName="Kratica OJ (Pripremio)" ma:format="Dropdown" ma:hidden="true" ma:internalName="Kratica_x0020_OJ_x0020__x0028_Pripremio_x0029_" ma:readOnly="false">
      <xsd:simpleType>
        <xsd:restriction base="dms:Choice">
          <xsd:enumeration value="UR"/>
          <xsd:enumeration value="OOJ"/>
          <xsd:enumeration value="OMS"/>
          <xsd:enumeration value="OKURIN"/>
          <xsd:enumeration value="CISO"/>
          <xsd:enumeration value="SUR"/>
          <xsd:enumeration value="OURIPT"/>
          <xsd:enumeration value="OURRR"/>
          <xsd:enumeration value="SPK"/>
          <xsd:enumeration value="OUPP"/>
          <xsd:enumeration value="SOPP"/>
          <xsd:enumeration value="OUP"/>
          <xsd:enumeration value="OJN"/>
          <xsd:enumeration value="OPP"/>
          <xsd:enumeration value="OFRP"/>
          <xsd:enumeration value="OZP"/>
          <xsd:enumeration value="SIU"/>
          <xsd:enumeration value="OIU"/>
          <xsd:enumeration value="OTP"/>
          <xsd:enumeration value="OS"/>
          <xsd:enumeration value="SR"/>
          <xsd:enumeration value="OUPG"/>
          <xsd:enumeration value="OLPIS"/>
          <xsd:enumeration value="OPNP"/>
          <xsd:enumeration value="SIP"/>
          <xsd:enumeration value="OPJZ"/>
          <xsd:enumeration value="OPNP"/>
          <xsd:enumeration value="OPVP"/>
          <xsd:enumeration value="ODP"/>
          <xsd:enumeration value="SSP"/>
          <xsd:enumeration value="OOPRR"/>
          <xsd:enumeration value="OOI"/>
          <xsd:enumeration value="OTA"/>
          <xsd:enumeration value="OEA"/>
          <xsd:enumeration value="ONMP"/>
          <xsd:enumeration value="OPR"/>
          <xsd:enumeration value="STP"/>
          <xsd:enumeration value="OTM"/>
          <xsd:enumeration value="OIT-S"/>
          <xsd:enumeration value="OIT-B"/>
          <xsd:enumeration value="SKT"/>
          <xsd:enumeration value="OKSP"/>
          <xsd:enumeration value="OKIP"/>
          <xsd:enumeration value="OKTP"/>
          <xsd:enumeration value="SF"/>
          <xsd:enumeration value="OFP"/>
          <xsd:enumeration value="OR"/>
          <xsd:enumeration value="OI"/>
          <xsd:enumeration value="RU"/>
        </xsd:restriction>
      </xsd:simpleType>
    </xsd:element>
    <xsd:element name="Kratica_x0020_OJ_x0020__x0028_Pripremio_x0029__x0020_-_x0020_nova" ma:index="31" nillable="true" ma:displayName="Kratica OJ (Pripremio) - novo" ma:format="Dropdown" ma:hidden="true" ma:internalName="Kratica_x0020_OJ_x0020__x0028_Pripremio_x0029__x0020__x002d__x0020_nova" ma:readOnly="false">
      <xsd:simpleType>
        <xsd:restriction base="dms:Choice">
          <xsd:enumeration value="UR"/>
          <xsd:enumeration value="SRIS"/>
          <xsd:enumeration value="SRKURIN"/>
          <xsd:enumeration value="SIMS"/>
          <xsd:enumeration value="SMS"/>
          <xsd:enumeration value="SOJ"/>
          <xsd:enumeration value="SPK"/>
          <xsd:enumeration value="SPRU"/>
          <xsd:enumeration value="SUPP"/>
          <xsd:enumeration value="SUR"/>
          <xsd:enumeration value="SURIPT"/>
          <xsd:enumeration value="SURRR"/>
          <xsd:enumeration value="SOPP"/>
          <xsd:enumeration value="SLJP"/>
          <xsd:enumeration value="SJN"/>
          <xsd:enumeration value="SPP"/>
          <xsd:enumeration value="SFRP"/>
          <xsd:enumeration value="SZP"/>
          <xsd:enumeration value="SIU"/>
          <xsd:enumeration value="SUP"/>
          <xsd:enumeration value="SzTP"/>
          <xsd:enumeration value="SS"/>
          <xsd:enumeration value="SR"/>
          <xsd:enumeration value="SUPG"/>
          <xsd:enumeration value="SLPIS"/>
          <xsd:enumeration value="SPNP"/>
          <xsd:enumeration value="SKKP"/>
          <xsd:enumeration value="SRŽ"/>
          <xsd:enumeration value="SIP"/>
          <xsd:enumeration value="SPJZ"/>
          <xsd:enumeration value="SNVP"/>
          <xsd:enumeration value="SEP"/>
          <xsd:enumeration value="SVS"/>
          <xsd:enumeration value="SSP"/>
          <xsd:enumeration value="SOPRR"/>
          <xsd:enumeration value="SOI"/>
          <xsd:enumeration value="STA"/>
          <xsd:enumeration value="SEA"/>
          <xsd:enumeration value="SPR"/>
          <xsd:enumeration value="STP"/>
          <xsd:enumeration value="STM"/>
          <xsd:enumeration value="SIT-S"/>
          <xsd:enumeration value="SIT-B"/>
          <xsd:enumeration value="SK"/>
          <xsd:enumeration value="SKSP"/>
          <xsd:enumeration value="SKIP"/>
          <xsd:enumeration value="SKTP"/>
          <xsd:enumeration value="SF"/>
          <xsd:enumeration value="SFP"/>
          <xsd:enumeration value="SzR"/>
          <xsd:enumeration value="SI"/>
          <xsd:enumeration value="RUBBŽ"/>
          <xsd:enumeration value="RUBPŽ"/>
          <xsd:enumeration value="RUDNŽ"/>
          <xsd:enumeration value="RUIŽ"/>
          <xsd:enumeration value="RUKŽ"/>
          <xsd:enumeration value="RUKKŽ"/>
          <xsd:enumeration value="RUKZŽ"/>
          <xsd:enumeration value="RULSŽ"/>
          <xsd:enumeration value="RUMŽ"/>
          <xsd:enumeration value="RUOBŽ"/>
          <xsd:enumeration value="RUPSŽ"/>
          <xsd:enumeration value="RUPGŽ"/>
          <xsd:enumeration value="RUSMŽ"/>
          <xsd:enumeration value="RUSDŽ"/>
          <xsd:enumeration value="RUŠKŽ"/>
          <xsd:enumeration value="RUVŽ"/>
          <xsd:enumeration value="RUVPŽ"/>
          <xsd:enumeration value="RUVSŽ"/>
          <xsd:enumeration value="RUDŽ"/>
          <xsd:enumeration value="RUZŽ"/>
          <xsd:enumeration value="RUGZ"/>
          <xsd:enumeration value="SUPGRŽ"/>
          <xsd:enumeration value="SARKOD"/>
          <xsd:enumeration value="SKV"/>
          <xsd:enumeration value="SVRBP"/>
          <xsd:enumeration value="SRAI"/>
          <xsd:enumeration value="SAM"/>
          <xsd:enumeration value="SRR"/>
          <xsd:enumeration value="SMRR"/>
          <xsd:enumeration value="SPNM"/>
          <xsd:enumeration value="SKRR"/>
          <xsd:enumeration value="SPMR"/>
          <xsd:enumeration value="SAO"/>
          <xsd:enumeration value="SIR"/>
          <xsd:enumeration value="SMR"/>
          <xsd:enumeration value="SUPRŽ"/>
          <xsd:enumeration value="SA"/>
          <xsd:enumeration value="SPP"/>
        </xsd:restriction>
      </xsd:simpleType>
    </xsd:element>
    <xsd:element name="Kratica_x0020_OJ_x0020__x0028_Pripremio_x0029__x0020_-_x0020_2017" ma:index="32" nillable="true" ma:displayName="Kratica OJ (Pripremio) - 2017" ma:format="Dropdown" ma:hidden="true" ma:internalName="Kratica_x0020_OJ_x0020__x0028_Pripremio_x0029__x0020__x002d__x0020_2017" ma:readOnly="false">
      <xsd:simpleType>
        <xsd:restriction base="dms:Choice">
          <xsd:enumeration value="UR"/>
          <xsd:enumeration value="SSIMP"/>
          <xsd:enumeration value="SK"/>
          <xsd:enumeration value="SKRP"/>
          <xsd:enumeration value="SKPP"/>
          <xsd:enumeration value="SHP"/>
          <xsd:enumeration value="SUN"/>
          <xsd:enumeration value="SOKTP"/>
          <xsd:enumeration value="SUR"/>
          <xsd:enumeration value="SRI"/>
          <xsd:enumeration value="SRR"/>
          <xsd:enumeration value="SPP"/>
          <xsd:enumeration value="SLJP"/>
          <xsd:enumeration value="SJN"/>
          <xsd:enumeration value="SPPSS"/>
          <xsd:enumeration value="SFURKP"/>
          <xsd:enumeration value="SZITP"/>
          <xsd:enumeration value="SZPTP"/>
          <xsd:enumeration value="SIT"/>
          <xsd:enumeration value="SRIR"/>
          <xsd:enumeration value="SR"/>
          <xsd:enumeration value="SARKOD"/>
          <xsd:enumeration value="SIRM"/>
          <xsd:enumeration value="SIP"/>
          <xsd:enumeration value="SPJZ"/>
          <xsd:enumeration value="SPNPPP"/>
          <xsd:enumeration value="SPVPBP"/>
          <xsd:enumeration value="SPVPS"/>
          <xsd:enumeration value="SSRPI"/>
          <xsd:enumeration value="SSKIIR"/>
          <xsd:enumeration value="SZOT"/>
          <xsd:enumeration value="SPM"/>
          <xsd:enumeration value="SŠSŠ"/>
          <xsd:enumeration value="SNTIM"/>
          <xsd:enumeration value="SPV"/>
          <xsd:enumeration value="SRP"/>
          <xsd:enumeration value="SUV"/>
          <xsd:enumeration value="SSKT"/>
          <xsd:enumeration value="SIRR"/>
          <xsd:enumeration value="SPIR"/>
          <xsd:enumeration value="STA"/>
          <xsd:enumeration value="SEA"/>
          <xsd:enumeration value="SOII"/>
          <xsd:enumeration value="SNRL"/>
          <xsd:enumeration value="SPNR"/>
          <xsd:enumeration value="SOIN"/>
          <xsd:enumeration value="SPL"/>
          <xsd:enumeration value="SKRPIAR"/>
          <xsd:enumeration value="SKR"/>
          <xsd:enumeration value="SPPI"/>
          <xsd:enumeration value="SAR"/>
          <xsd:enumeration value="SSRNIR"/>
          <xsd:enumeration value="SFRUP"/>
          <xsd:enumeration value="SF"/>
          <xsd:enumeration value="SzR"/>
          <xsd:enumeration value="SUD"/>
          <xsd:enumeration value="SIBP"/>
          <xsd:enumeration value="SI"/>
          <xsd:enumeration value="SBP"/>
          <xsd:enumeration value="PA"/>
          <xsd:enumeration value="POBBŽ"/>
          <xsd:enumeration value="POBPŽ"/>
          <xsd:enumeration value="PODNŽ"/>
          <xsd:enumeration value="POIŽ"/>
          <xsd:enumeration value="POKŽ"/>
          <xsd:enumeration value="POKKŽ"/>
          <xsd:enumeration value="POKZŽ"/>
          <xsd:enumeration value="POLSŽ"/>
          <xsd:enumeration value="POMŽ"/>
          <xsd:enumeration value="POOBŽ"/>
          <xsd:enumeration value="POPSŽ"/>
          <xsd:enumeration value="POPGŽ"/>
          <xsd:enumeration value="POSMŽ"/>
          <xsd:enumeration value="POSDŽ"/>
          <xsd:enumeration value="POŠKŽ"/>
          <xsd:enumeration value="POVŽ"/>
          <xsd:enumeration value="POVPŽ"/>
          <xsd:enumeration value="POVSŽ"/>
          <xsd:enumeration value="POZDŽ"/>
          <xsd:enumeration value="POZGŽ"/>
          <xsd:enumeration value="POGZG"/>
        </xsd:restriction>
      </xsd:simpleType>
    </xsd:element>
    <xsd:element name="Šifra_x0020_prikaza_x0020_procesa1" ma:index="36" nillable="true" ma:displayName="Šifra prikaza procesa" ma:format="Dropdown" ma:hidden="true" ma:internalName="_x0160_ifra_x0020_prikaza_x0020_procesa1" ma:readOnly="false">
      <xsd:simpleType>
        <xsd:restriction base="dms:Choice">
          <xsd:enumeration value="L1"/>
          <xsd:enumeration value="L2"/>
          <xsd:enumeration value="L3"/>
          <xsd:enumeration value="L4"/>
          <xsd:enumeration value="L5"/>
          <xsd:enumeration value="L6"/>
          <xsd:enumeration value="L7"/>
          <xsd:enumeration value="L8"/>
          <xsd:enumeration value="L9"/>
          <xsd:enumeration value="LH"/>
          <xsd:enumeration value="L0"/>
          <xsd:enumeration value="L_SF"/>
          <xsd:enumeration value="S_PP"/>
          <xsd:enumeration value="L_OP"/>
        </xsd:restriction>
      </xsd:simpleType>
    </xsd:element>
    <xsd:element name="Naziv_x0020_na_x0020_engleskom_x0020_jeziku" ma:index="37" nillable="true" ma:displayName="Naziv na engleskom jeziku" ma:hidden="true" ma:internalName="Naziv_x0020_na_x0020_engleskom_x0020_jeziku" ma:readOnly="false">
      <xsd:simpleType>
        <xsd:restriction base="dms:Text">
          <xsd:maxLength value="255"/>
        </xsd:restriction>
      </xsd:simpleType>
    </xsd:element>
    <xsd:element name="Status_x0020_verzije1" ma:index="38" nillable="true" ma:displayName="Status verzije" ma:description="Polje se popunjava samo na omotu, te se automatski nasljeđuje u osnovne dokumente i priloge." ma:format="Dropdown" ma:hidden="true" ma:internalName="Status_x0020_verzije1" ma:readOnly="false">
      <xsd:simpleType>
        <xsd:restriction base="dms:Choice">
          <xsd:enumeration value="(1) Nacrt"/>
          <xsd:enumeration value="(2) Konačna verzija"/>
          <xsd:enumeration value="(3) Verzija za odobrenje"/>
          <xsd:enumeration value="(4) Odobrena verzija"/>
          <xsd:enumeration value="(5) Važeća verzija"/>
          <xsd:enumeration value="(6) Arhivirana verzija"/>
        </xsd:restriction>
      </xsd:simpleType>
    </xsd:element>
    <xsd:element name="Datum_x0020_verzije" ma:index="39" nillable="true" ma:displayName="Datum verzije" ma:description="Polje se popunjava samo na omotu, te se automatski nasljeđuje u osnovne dokumente i priloge." ma:format="DateOnly" ma:hidden="true" ma:internalName="Datum_x0020_verzije" ma:readOnly="false">
      <xsd:simpleType>
        <xsd:restriction base="dms:DateTime"/>
      </xsd:simpleType>
    </xsd:element>
    <xsd:element name="Kratica_x0020_OJ1" ma:index="40" nillable="true" ma:displayName="Kratica Sektora/Odjela-STARO" ma:format="Dropdown" ma:hidden="true" ma:internalName="Kratica_x0020_OJ1" ma:readOnly="false">
      <xsd:simpleType>
        <xsd:restriction base="dms:Choice">
          <xsd:enumeration value="UR"/>
          <xsd:enumeration value="OOJ"/>
          <xsd:enumeration value="OMS"/>
          <xsd:enumeration value="OKURIN"/>
          <xsd:enumeration value="CISO"/>
          <xsd:enumeration value="SUR"/>
          <xsd:enumeration value="OURIPT"/>
          <xsd:enumeration value="OURRR"/>
          <xsd:enumeration value="SPK"/>
          <xsd:enumeration value="OUPP"/>
          <xsd:enumeration value="SOPP"/>
          <xsd:enumeration value="OUP"/>
          <xsd:enumeration value="OJN"/>
          <xsd:enumeration value="OPP"/>
          <xsd:enumeration value="OFRP"/>
          <xsd:enumeration value="OZP"/>
          <xsd:enumeration value="SIU"/>
          <xsd:enumeration value="OIU"/>
          <xsd:enumeration value="OTP"/>
          <xsd:enumeration value="OS"/>
          <xsd:enumeration value="SR"/>
          <xsd:enumeration value="OUPG"/>
          <xsd:enumeration value="OLPIS"/>
          <xsd:enumeration value="OPNP"/>
          <xsd:enumeration value="SIP"/>
          <xsd:enumeration value="OPJZ"/>
          <xsd:enumeration value="OPNP"/>
          <xsd:enumeration value="OPVP"/>
          <xsd:enumeration value="ODP"/>
          <xsd:enumeration value="SSP"/>
          <xsd:enumeration value="OOPRR"/>
          <xsd:enumeration value="OOI"/>
          <xsd:enumeration value="OTA"/>
          <xsd:enumeration value="OEA"/>
          <xsd:enumeration value="ONMP"/>
          <xsd:enumeration value="OPR"/>
          <xsd:enumeration value="STP"/>
          <xsd:enumeration value="OTM"/>
          <xsd:enumeration value="OIT-S"/>
          <xsd:enumeration value="OIT-B"/>
          <xsd:enumeration value="SKT"/>
          <xsd:enumeration value="OKSP"/>
          <xsd:enumeration value="OKIP"/>
          <xsd:enumeration value="OKTP"/>
          <xsd:enumeration value="SF"/>
          <xsd:enumeration value="OFP"/>
          <xsd:enumeration value="OR"/>
          <xsd:enumeration value="OI"/>
          <xsd:enumeration value="RU"/>
        </xsd:restriction>
      </xsd:simpleType>
    </xsd:element>
    <xsd:element name="_dlc_DocIdPersistId" ma:index="41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_dlc_DocId" ma:index="42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Footer_x0028_format_x0029_" ma:index="44" nillable="true" ma:displayName="Footer(format)" ma:hidden="true" ma:internalName="Footer_x0028_format_x0029_" ma:readOnly="false">
      <xsd:simpleType>
        <xsd:restriction base="dms:Text">
          <xsd:maxLength value="255"/>
        </xsd:restriction>
      </xsd:simpleType>
    </xsd:element>
    <xsd:element name="Šifra_x0020_procedure1" ma:index="45" nillable="true" ma:displayName="Šifra procedure" ma:hidden="true" ma:internalName="_x0160_ifra_x0020_procedure1" ma:readOnly="fals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3" ma:displayName="Content Type"/>
        <xsd:element ref="dc:title" minOccurs="0" maxOccurs="1" ma:index="2" ma:displayName="Nazi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p:Policy xmlns:p="office.server.policy" id="" local="true">
  <p:Name>Obrazac (Word)</p:Name>
  <p:Description/>
  <p:Statement/>
  <p:PolicyItems>
    <p:PolicyItem featureId="Microsoft.Office.RecordsManagement.PolicyFeatures.PolicyAudit" staticId="0x010100C7C30C6377560345ADFA59A43D6546A3|8138272" UniqueId="2864824a-6212-4433-992f-e2805f3ca883">
      <p:Name>Auditing</p:Name>
      <p:Description>Audits user actions on documents and list items to the Audit Log.</p:Description>
      <p:CustomData>
        <Audit>
          <Update/>
          <View/>
          <CheckInOut/>
          <MoveCopy/>
          <DeleteRestore/>
        </Audit>
      </p:CustomData>
    </p:PolicyItem>
  </p:PolicyItems>
</p:Policy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Šifra_verzija_datum xmlns="45adb973-3738-4051-9417-704071a43e5d">L6_PXK_O19_v2.1_20241023</Šifra_verzija_datum>
    <Broj_x0020_verzije xmlns="45adb973-3738-4051-9417-704071a43e5d">2.1</Broj_x0020_verzije>
    <Kratica_x0020_OJ_x0020__x0028_Pripremio_x0029__x0020_-_x0020_2017 xmlns="45adb973-3738-4051-9417-704071a43e5d" xsi:nil="true"/>
    <Pripremio xmlns="45adb973-3738-4051-9417-704071a43e5d">
      <UserInfo>
        <DisplayName>Ivan Ruganec</DisplayName>
        <AccountId>1401</AccountId>
        <AccountType/>
      </UserInfo>
    </Pripremio>
    <Kratica_x0020_OJ_x0020__x0028_Pripremio_x0029__x0020_-_x0020_nova xmlns="45adb973-3738-4051-9417-704071a43e5d" xsi:nil="true"/>
    <Naziv_x0020_prikaza_x0020_procesa_x002f_landscape-a xmlns="45adb973-3738-4051-9417-704071a43e5d" xsi:nil="true"/>
    <Datum_x0020_pripreme xmlns="45adb973-3738-4051-9417-704071a43e5d" xsi:nil="true"/>
    <Prilog_x0020_broj xmlns="45adb973-3738-4051-9417-704071a43e5d">Prilog II</Prilog_x0020_broj>
    <Vrijedi_x0020_od xmlns="45adb973-3738-4051-9417-704071a43e5d">2024-10-22T22:00:00+00:00</Vrijedi_x0020_od>
    <Šifra_x0020_procedure1 xmlns="45adb973-3738-4051-9417-704071a43e5d">L6_PXK</Šifra_x0020_procedure1>
    <Sektor_x002f_odjel_x002f_odgovorna_x0020_osoba_x0020__x0028_Report_x0029_ xmlns="45adb973-3738-4051-9417-704071a43e5d" xsi:nil="true"/>
    <Status_x0020_verzije1 xmlns="45adb973-3738-4051-9417-704071a43e5d" xsi:nil="true"/>
    <Datum_x0020_verzije xmlns="45adb973-3738-4051-9417-704071a43e5d" xsi:nil="true"/>
    <Naziv_x0020_na_x0020_engleskom_x0020_jeziku xmlns="45adb973-3738-4051-9417-704071a43e5d" xsi:nil="true"/>
    <Šifra xmlns="45adb973-3738-4051-9417-704071a43e5d">L6_PXK_O19</Šifra>
    <Kratica_x0020_OJ_x0020__x0028_Pripremio_x0029_ xmlns="45adb973-3738-4051-9417-704071a43e5d" xsi:nil="true"/>
    <Broj_x0020_Naputka xmlns="45adb973-3738-4051-9417-704071a43e5d" xsi:nil="true"/>
    <Osobe_x0020_koje_x0020_ažuriraju_x0020_PAP xmlns="45adb973-3738-4051-9417-704071a43e5d">
      <UserInfo>
        <DisplayName/>
        <AccountId xsi:nil="true"/>
        <AccountType/>
      </UserInfo>
    </Osobe_x0020_koje_x0020_ažuriraju_x0020_PAP>
    <Kratica_x0020_sektora_x002f_službe_x0020_-_x0020_2017 xmlns="45adb973-3738-4051-9417-704071a43e5d"/>
    <Kratica_x0020_OJ_x0020_-_x0020_nova xmlns="45adb973-3738-4051-9417-704071a43e5d" xsi:nil="true"/>
    <Kratica_x0020_OJ1 xmlns="45adb973-3738-4051-9417-704071a43e5d" xsi:nil="true"/>
    <Poveznice_x0020_na_x0020_druge_x0020_procedure xmlns="45adb973-3738-4051-9417-704071a43e5d"/>
    <_dlc_DocId xmlns="45adb973-3738-4051-9417-704071a43e5d">VY2WPRCRYZME-5-15255</_dlc_DocId>
    <_dlc_DocIdUrl xmlns="45adb973-3738-4051-9417-704071a43e5d">
      <Url>http://k01a620n16/_layouts/15/DocIdRedir.aspx?ID=VY2WPRCRYZME-5-15255</Url>
      <Description>VY2WPRCRYZME-5-15255</Description>
    </_dlc_DocIdUrl>
    <Poveznice_x0020_na_x0020_druge_x0020_procedure_x0020_-_x0020_novo xmlns="45adb973-3738-4051-9417-704071a43e5d" xsi:nil="true"/>
    <Šifra_x0020_prikaza_x0020_procesa1 xmlns="45adb973-3738-4051-9417-704071a43e5d" xsi:nil="true"/>
    <Dokument_x0020_odobrio xmlns="45adb973-3738-4051-9417-704071a43e5d">
      <UserInfo>
        <DisplayName/>
        <AccountId xsi:nil="true"/>
        <AccountType/>
      </UserInfo>
    </Dokument_x0020_odobrio>
    <Broj_x0020_verzije_x0020_dokumenta xmlns="45adb973-3738-4051-9417-704071a43e5d" xsi:nil="true"/>
    <Dokument_x0020_primjenjiv_x0020_do xmlns="45adb973-3738-4051-9417-704071a43e5d" xsi:nil="true"/>
    <Dokument_x0020_primjenjiv_x0020_od xmlns="45adb973-3738-4051-9417-704071a43e5d" xsi:nil="true"/>
    <Odobrio xmlns="45adb973-3738-4051-9417-704071a43e5d">
      <UserInfo>
        <DisplayName>Sandra Freitag</DisplayName>
        <AccountId>153</AccountId>
        <AccountType/>
      </UserInfo>
    </Odobrio>
    <Vlasnik_x0020_prikaza_x0020_procesa xmlns="45adb973-3738-4051-9417-704071a43e5d">
      <UserInfo>
        <DisplayName/>
        <AccountId xsi:nil="true"/>
        <AccountType/>
      </UserInfo>
    </Vlasnik_x0020_prikaza_x0020_procesa>
    <Vlasnik_x0020_procedure xmlns="45adb973-3738-4051-9417-704071a43e5d">
      <UserInfo>
        <DisplayName>Tomislav Svirčić</DisplayName>
        <AccountId>186</AccountId>
        <AccountType/>
      </UserInfo>
    </Vlasnik_x0020_procedure>
    <Footer_x0028_format_x0029_ xmlns="45adb973-3738-4051-9417-704071a43e5d" xsi:nil="true"/>
  </documentManagement>
</p:properties>
</file>

<file path=customXml/item4.xml><?xml version="1.0" encoding="utf-8"?>
<?mso-contentType ?>
<customXsn xmlns="http://schemas.microsoft.com/office/2006/metadata/customXsn">
  <xsnLocation/>
  <cached>True</cached>
  <openByDefault>False</openByDefault>
  <xsnScope/>
</customXsn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Policy Auditing</Name>
    <Synchronization>Synchronous</Synchronization>
    <Type>10001</Type>
    <SequenceNumber>1100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10002</Type>
    <SequenceNumber>1101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10004</Type>
    <SequenceNumber>1102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10006</Type>
    <SequenceNumber>1103</SequenceNumber>
    <Assembly>Microsoft.Office.Policy, Version=14.0.0.0, Culture=neutral, PublicKeyToken=71e9bce111e9429c</Assembly>
    <Class>Microsoft.Office.RecordsManagement.Internal.AuditHandler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LongProperties xmlns="http://schemas.microsoft.com/office/2006/metadata/longProperties"/>
</file>

<file path=customXml/item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781E15-A71F-4608-89B7-31CC2157B4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45adb973-3738-4051-9417-704071a43e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CF23FD1-37F3-4CD1-903E-82A4AE00DD6A}">
  <ds:schemaRefs>
    <ds:schemaRef ds:uri="office.server.policy"/>
  </ds:schemaRefs>
</ds:datastoreItem>
</file>

<file path=customXml/itemProps3.xml><?xml version="1.0" encoding="utf-8"?>
<ds:datastoreItem xmlns:ds="http://schemas.openxmlformats.org/officeDocument/2006/customXml" ds:itemID="{3E71E1C6-60D6-4417-862E-E761E6D6FE94}">
  <ds:schemaRefs>
    <ds:schemaRef ds:uri="http://www.w3.org/XML/1998/namespace"/>
    <ds:schemaRef ds:uri="http://purl.org/dc/terms/"/>
    <ds:schemaRef ds:uri="http://purl.org/dc/elements/1.1/"/>
    <ds:schemaRef ds:uri="http://schemas.microsoft.com/sharepoint/v3"/>
    <ds:schemaRef ds:uri="http://schemas.microsoft.com/office/2006/documentManagement/types"/>
    <ds:schemaRef ds:uri="http://schemas.microsoft.com/office/2006/metadata/properties"/>
    <ds:schemaRef ds:uri="http://purl.org/dc/dcmitype/"/>
    <ds:schemaRef ds:uri="http://schemas.openxmlformats.org/package/2006/metadata/core-properties"/>
    <ds:schemaRef ds:uri="http://schemas.microsoft.com/office/infopath/2007/PartnerControls"/>
    <ds:schemaRef ds:uri="45adb973-3738-4051-9417-704071a43e5d"/>
  </ds:schemaRefs>
</ds:datastoreItem>
</file>

<file path=customXml/itemProps4.xml><?xml version="1.0" encoding="utf-8"?>
<ds:datastoreItem xmlns:ds="http://schemas.openxmlformats.org/officeDocument/2006/customXml" ds:itemID="{3D4C4D23-C472-469C-B3CC-F4290F4282EA}">
  <ds:schemaRefs>
    <ds:schemaRef ds:uri="http://schemas.microsoft.com/office/2006/metadata/customXsn"/>
  </ds:schemaRefs>
</ds:datastoreItem>
</file>

<file path=customXml/itemProps5.xml><?xml version="1.0" encoding="utf-8"?>
<ds:datastoreItem xmlns:ds="http://schemas.openxmlformats.org/officeDocument/2006/customXml" ds:itemID="{5F06C1B8-D2E1-4830-BC9E-F1FC39CA4133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94156F52-CD00-46AD-9657-B9BBDDE9E1DE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DD9C75EC-48EF-4D2E-8204-BFEB5F35FCE7}">
  <ds:schemaRefs>
    <ds:schemaRef ds:uri="http://schemas.microsoft.com/office/2006/metadata/longProperties"/>
  </ds:schemaRefs>
</ds:datastoreItem>
</file>

<file path=customXml/itemProps8.xml><?xml version="1.0" encoding="utf-8"?>
<ds:datastoreItem xmlns:ds="http://schemas.openxmlformats.org/officeDocument/2006/customXml" ds:itemID="{3EF9C5DC-9F5F-42AF-8539-0D0953F08A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Predložak dokumenta word 2018</Template>
  <TotalTime>0</TotalTime>
  <Pages>2</Pages>
  <Words>142</Words>
  <Characters>815</Characters>
  <Application>Microsoft Office Word</Application>
  <DocSecurity>4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Izjava o dvostrukom financiranju sredstvima Unije ili nacionalnim sredstvima</vt:lpstr>
    </vt:vector>
  </TitlesOfParts>
  <Company/>
  <LinksUpToDate>false</LinksUpToDate>
  <CharactersWithSpaces>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o dvostrukom financiranju sredstvima Unije ili nacionalnim sredstvima</dc:title>
  <dc:creator>Alen Hajnić</dc:creator>
  <cp:lastModifiedBy>Tihana Pogledić</cp:lastModifiedBy>
  <cp:revision>2</cp:revision>
  <cp:lastPrinted>2010-11-04T08:04:00Z</cp:lastPrinted>
  <dcterms:created xsi:type="dcterms:W3CDTF">2024-11-04T07:25:00Z</dcterms:created>
  <dcterms:modified xsi:type="dcterms:W3CDTF">2024-11-04T07:25:00Z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Document</vt:lpwstr>
  </property>
  <property fmtid="{D5CDD505-2E9C-101B-9397-08002B2CF9AE}" pid="3" name="ContentTypeId">
    <vt:lpwstr>0x010100C7C30C6377560345ADFA59A43D6546A300CD154BCB7FA02B418E705A801DDA9FB8</vt:lpwstr>
  </property>
  <property fmtid="{D5CDD505-2E9C-101B-9397-08002B2CF9AE}" pid="4" name="_dlc_DocIdItemGuid">
    <vt:lpwstr>c32568d7-fc68-4b7d-9d66-a1d234729093</vt:lpwstr>
  </property>
  <property fmtid="{D5CDD505-2E9C-101B-9397-08002B2CF9AE}" pid="5" name="Vlasnik procedure">
    <vt:lpwstr/>
  </property>
  <property fmtid="{D5CDD505-2E9C-101B-9397-08002B2CF9AE}" pid="6" name="Pripremio">
    <vt:lpwstr/>
  </property>
  <property fmtid="{D5CDD505-2E9C-101B-9397-08002B2CF9AE}" pid="7" name="Odobrio">
    <vt:lpwstr/>
  </property>
  <property fmtid="{D5CDD505-2E9C-101B-9397-08002B2CF9AE}" pid="8" name="Kratica OJ">
    <vt:lpwstr>UR</vt:lpwstr>
  </property>
  <property fmtid="{D5CDD505-2E9C-101B-9397-08002B2CF9AE}" pid="9" name="WorkflowChangePath">
    <vt:lpwstr>f7905e06-c13b-4949-980e-40d49d6baf25,2;f7905e06-c13b-4949-980e-40d49d6baf25,7;f7905e06-c13b-4949-980e-40d49d6baf25,9;f7905e06-c13b-4949-980e-40d49d6baf25,12;f7905e06-c13b-4949-980e-40d49d6baf25,15;f7905e06-c13b-4949-980e-40d49d6baf25,17;f7905e06-c13b-4949</vt:lpwstr>
  </property>
  <property fmtid="{D5CDD505-2E9C-101B-9397-08002B2CF9AE}" pid="10" name="_docset_NoMedatataSyncRequired">
    <vt:lpwstr>False</vt:lpwstr>
  </property>
</Properties>
</file>